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544" w:rsidRDefault="00555544" w:rsidP="005555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55544" w:rsidRDefault="00555544" w:rsidP="00555544">
      <w:pPr>
        <w:rPr>
          <w:rFonts w:ascii="Times New Roman" w:hAnsi="Times New Roman" w:cs="Times New Roman"/>
        </w:rPr>
      </w:pPr>
    </w:p>
    <w:p w:rsidR="00555544" w:rsidRDefault="00555544" w:rsidP="00555544">
      <w:pPr>
        <w:rPr>
          <w:rFonts w:ascii="Times New Roman" w:hAnsi="Times New Roman" w:cs="Times New Roman"/>
        </w:rPr>
      </w:pPr>
    </w:p>
    <w:p w:rsidR="00555544" w:rsidRDefault="00555544" w:rsidP="005555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Chapman of Sudbury(q.v.) and</w:t>
      </w:r>
    </w:p>
    <w:p w:rsidR="00555544" w:rsidRDefault="00555544" w:rsidP="005555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11 men, also from Suffolk.</w:t>
      </w:r>
    </w:p>
    <w:p w:rsidR="00555544" w:rsidRDefault="00555544" w:rsidP="005555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55544" w:rsidRDefault="00555544" w:rsidP="00555544">
      <w:pPr>
        <w:rPr>
          <w:rFonts w:ascii="Times New Roman" w:hAnsi="Times New Roman" w:cs="Times New Roman"/>
        </w:rPr>
      </w:pPr>
    </w:p>
    <w:p w:rsidR="00555544" w:rsidRDefault="00555544" w:rsidP="00555544">
      <w:pPr>
        <w:rPr>
          <w:rFonts w:ascii="Times New Roman" w:hAnsi="Times New Roman" w:cs="Times New Roman"/>
        </w:rPr>
      </w:pPr>
    </w:p>
    <w:p w:rsidR="00555544" w:rsidRDefault="00555544" w:rsidP="005555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2018</w:t>
      </w:r>
    </w:p>
    <w:p w:rsidR="006B2F86" w:rsidRPr="00E71FC3" w:rsidRDefault="005555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544" w:rsidRDefault="00555544" w:rsidP="00E71FC3">
      <w:r>
        <w:separator/>
      </w:r>
    </w:p>
  </w:endnote>
  <w:endnote w:type="continuationSeparator" w:id="0">
    <w:p w:rsidR="00555544" w:rsidRDefault="005555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544" w:rsidRDefault="00555544" w:rsidP="00E71FC3">
      <w:r>
        <w:separator/>
      </w:r>
    </w:p>
  </w:footnote>
  <w:footnote w:type="continuationSeparator" w:id="0">
    <w:p w:rsidR="00555544" w:rsidRDefault="005555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44"/>
    <w:rsid w:val="001A7C09"/>
    <w:rsid w:val="005555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5290A-BA78-4499-A86E-5A490B82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55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2018-04-17T19:19:00Z</dcterms:created>
  <dcterms:modified xsi:type="dcterms:W3CDTF">2018-04-17T19:19:00Z</dcterms:modified>
</cp:coreProperties>
</file>